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21312" w14:textId="77777777" w:rsidR="00424A5A" w:rsidRDefault="00A84A4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4B2B4D0" wp14:editId="56CF35ED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A28DFB" w14:textId="77777777" w:rsidR="00424A5A" w:rsidRDefault="00424A5A"/>
    <w:p w14:paraId="462D9400" w14:textId="77777777" w:rsidR="00424A5A" w:rsidRDefault="00424A5A" w:rsidP="00424A5A"/>
    <w:p w14:paraId="5D93983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38BD317" w14:textId="77777777">
        <w:tc>
          <w:tcPr>
            <w:tcW w:w="1080" w:type="dxa"/>
            <w:vAlign w:val="center"/>
          </w:tcPr>
          <w:p w14:paraId="02437C7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20B2FE1" w14:textId="759F988F"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B0267">
              <w:rPr>
                <w:rFonts w:ascii="Arial" w:hAnsi="Arial" w:cs="Arial"/>
                <w:color w:val="0000FF"/>
                <w:sz w:val="16"/>
                <w:szCs w:val="16"/>
              </w:rPr>
              <w:t>226/2024</w:t>
            </w:r>
            <w:r w:rsidR="009A2586">
              <w:rPr>
                <w:rFonts w:ascii="Arial" w:hAnsi="Arial" w:cs="Arial"/>
                <w:color w:val="0000FF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3238C99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79AAA8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138DD75D" w14:textId="77777777" w:rsidR="00424A5A" w:rsidRPr="00427B3B" w:rsidRDefault="005868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="008B0267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 xml:space="preserve">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3466B7BB" w14:textId="77777777">
        <w:tc>
          <w:tcPr>
            <w:tcW w:w="1080" w:type="dxa"/>
            <w:vAlign w:val="center"/>
          </w:tcPr>
          <w:p w14:paraId="662DFE0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D786416" w14:textId="77777777" w:rsidR="00424A5A" w:rsidRPr="00427B3B" w:rsidRDefault="005868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8B0267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8B0267">
              <w:rPr>
                <w:rFonts w:ascii="Arial" w:hAnsi="Arial" w:cs="Arial"/>
                <w:color w:val="0000FF"/>
                <w:sz w:val="16"/>
                <w:szCs w:val="16"/>
              </w:rPr>
              <w:t>11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080" w:type="dxa"/>
            <w:vAlign w:val="center"/>
          </w:tcPr>
          <w:p w14:paraId="5EA46347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38178F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90AF505" w14:textId="77777777"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</w:t>
            </w:r>
            <w:r w:rsidR="008B0267">
              <w:rPr>
                <w:rFonts w:ascii="Arial" w:hAnsi="Arial" w:cs="Arial"/>
                <w:color w:val="0000FF"/>
                <w:sz w:val="16"/>
                <w:szCs w:val="16"/>
              </w:rPr>
              <w:t>24-000775/0</w:t>
            </w:r>
          </w:p>
        </w:tc>
      </w:tr>
    </w:tbl>
    <w:p w14:paraId="63A33E99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8A5603B" w14:textId="77777777" w:rsidR="00424A5A" w:rsidRDefault="00424A5A"/>
    <w:p w14:paraId="4B697972" w14:textId="77777777" w:rsidR="00556816" w:rsidRDefault="00556816">
      <w:pPr>
        <w:rPr>
          <w:sz w:val="22"/>
        </w:rPr>
      </w:pPr>
    </w:p>
    <w:p w14:paraId="2864E53B" w14:textId="77777777" w:rsidR="00424A5A" w:rsidRPr="00637BE6" w:rsidRDefault="00424A5A">
      <w:pPr>
        <w:rPr>
          <w:sz w:val="22"/>
        </w:rPr>
      </w:pPr>
    </w:p>
    <w:p w14:paraId="41BAC19B" w14:textId="77777777" w:rsidR="00556816" w:rsidRPr="00637BE6" w:rsidRDefault="00556816">
      <w:pPr>
        <w:rPr>
          <w:sz w:val="22"/>
        </w:rPr>
      </w:pPr>
    </w:p>
    <w:p w14:paraId="34A2217D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4AEB8B81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4953BE90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8F4E49A" w14:textId="77777777">
        <w:tc>
          <w:tcPr>
            <w:tcW w:w="9288" w:type="dxa"/>
          </w:tcPr>
          <w:p w14:paraId="2CC266F7" w14:textId="77777777" w:rsidR="00556816" w:rsidRPr="00F71733" w:rsidRDefault="005868C5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UJMA</w:t>
            </w:r>
            <w:r w:rsidR="008B0267" w:rsidRPr="008B0267">
              <w:rPr>
                <w:rFonts w:ascii="Tahoma" w:hAnsi="Tahoma" w:cs="Tahoma"/>
                <w:b/>
                <w:sz w:val="22"/>
              </w:rPr>
              <w:t xml:space="preserve"> - Izdelava IZP in IZN za rekonstrukcijo glavne ceste G2-112/1256 Ravne – Dravograd od km 3+500 </w:t>
            </w:r>
            <w:proofErr w:type="gramStart"/>
            <w:r w:rsidR="008B0267" w:rsidRPr="008B0267">
              <w:rPr>
                <w:rFonts w:ascii="Tahoma" w:hAnsi="Tahoma" w:cs="Tahoma"/>
                <w:b/>
                <w:sz w:val="22"/>
              </w:rPr>
              <w:t>do</w:t>
            </w:r>
            <w:proofErr w:type="gramEnd"/>
            <w:r w:rsidR="008B0267" w:rsidRPr="008B0267">
              <w:rPr>
                <w:rFonts w:ascii="Tahoma" w:hAnsi="Tahoma" w:cs="Tahoma"/>
                <w:b/>
                <w:sz w:val="22"/>
              </w:rPr>
              <w:t xml:space="preserve"> km 7+000</w:t>
            </w:r>
          </w:p>
        </w:tc>
      </w:tr>
    </w:tbl>
    <w:p w14:paraId="25F2BDBD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C65D4AC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99CC29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2DE221A7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731D4BD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D6686" w14:paraId="293B4EF0" w14:textId="77777777">
        <w:trPr>
          <w:trHeight w:val="3511"/>
        </w:trPr>
        <w:tc>
          <w:tcPr>
            <w:tcW w:w="9287" w:type="dxa"/>
          </w:tcPr>
          <w:p w14:paraId="5B5DC1F5" w14:textId="77777777" w:rsidR="009A2586" w:rsidRDefault="009A2586" w:rsidP="009A2586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14:paraId="4D45CB02" w14:textId="77777777" w:rsidR="009A2586" w:rsidRDefault="009A2586" w:rsidP="009A2586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14:paraId="2DBB4508" w14:textId="58F77445" w:rsidR="00070BBD" w:rsidRPr="009A2586" w:rsidRDefault="0054209D" w:rsidP="009A2586">
            <w:pPr>
              <w:rPr>
                <w:rFonts w:ascii="Tahoma" w:hAnsi="Tahoma" w:cs="Tahoma"/>
                <w:bCs/>
                <w:noProof/>
                <w:sz w:val="20"/>
              </w:rPr>
            </w:pPr>
            <w:r w:rsidRPr="009A2586">
              <w:rPr>
                <w:rFonts w:ascii="Tahoma" w:hAnsi="Tahoma" w:cs="Tahoma"/>
                <w:bCs/>
                <w:noProof/>
                <w:sz w:val="20"/>
              </w:rPr>
              <w:t xml:space="preserve">Naročnik spreminja </w:t>
            </w:r>
            <w:r w:rsidR="009A2586">
              <w:rPr>
                <w:rFonts w:ascii="Tahoma" w:hAnsi="Tahoma" w:cs="Tahoma"/>
                <w:bCs/>
                <w:noProof/>
                <w:sz w:val="20"/>
              </w:rPr>
              <w:t>n</w:t>
            </w:r>
            <w:r w:rsidR="005868C5" w:rsidRPr="009A2586">
              <w:rPr>
                <w:rFonts w:ascii="Tahoma" w:hAnsi="Tahoma" w:cs="Tahoma"/>
                <w:bCs/>
                <w:noProof/>
                <w:sz w:val="20"/>
              </w:rPr>
              <w:t>avodila za pripravo ponudbe</w:t>
            </w:r>
            <w:r w:rsidR="009A2586">
              <w:rPr>
                <w:rFonts w:ascii="Tahoma" w:hAnsi="Tahoma" w:cs="Tahoma"/>
                <w:bCs/>
                <w:noProof/>
                <w:sz w:val="20"/>
              </w:rPr>
              <w:t xml:space="preserve"> v točki</w:t>
            </w:r>
            <w:r w:rsidRPr="009A2586">
              <w:rPr>
                <w:rFonts w:ascii="Tahoma" w:hAnsi="Tahoma" w:cs="Tahoma"/>
                <w:bCs/>
                <w:noProof/>
                <w:sz w:val="20"/>
              </w:rPr>
              <w:t xml:space="preserve"> </w:t>
            </w:r>
            <w:r w:rsidR="003435C0" w:rsidRPr="009A2586">
              <w:rPr>
                <w:rFonts w:ascii="Tahoma" w:hAnsi="Tahoma" w:cs="Tahoma"/>
                <w:bCs/>
                <w:noProof/>
                <w:sz w:val="20"/>
              </w:rPr>
              <w:t>3.2.</w:t>
            </w:r>
            <w:r w:rsidR="008B0267" w:rsidRPr="009A2586">
              <w:rPr>
                <w:rFonts w:ascii="Tahoma" w:hAnsi="Tahoma" w:cs="Tahoma"/>
                <w:bCs/>
                <w:noProof/>
                <w:sz w:val="20"/>
              </w:rPr>
              <w:t>2, 3.2.4 in 3.2.5</w:t>
            </w:r>
            <w:r w:rsidR="003435C0" w:rsidRPr="009A2586">
              <w:rPr>
                <w:rFonts w:ascii="Tahoma" w:hAnsi="Tahoma" w:cs="Tahoma"/>
                <w:bCs/>
                <w:noProof/>
                <w:sz w:val="20"/>
              </w:rPr>
              <w:t xml:space="preserve"> </w:t>
            </w:r>
            <w:r w:rsidR="009A2586">
              <w:rPr>
                <w:rFonts w:ascii="Tahoma" w:hAnsi="Tahoma" w:cs="Tahoma"/>
                <w:bCs/>
                <w:noProof/>
                <w:sz w:val="20"/>
              </w:rPr>
              <w:t xml:space="preserve">- </w:t>
            </w:r>
            <w:r w:rsidR="003435C0" w:rsidRPr="009A2586">
              <w:rPr>
                <w:rFonts w:ascii="Tahoma" w:hAnsi="Tahoma" w:cs="Tahoma"/>
                <w:bCs/>
                <w:noProof/>
                <w:sz w:val="20"/>
              </w:rPr>
              <w:t xml:space="preserve"> pogoji za </w:t>
            </w:r>
            <w:r w:rsidR="00CD0ADE" w:rsidRPr="00CD0ADE">
              <w:rPr>
                <w:rFonts w:ascii="Tahoma" w:hAnsi="Tahoma" w:cs="Tahoma"/>
                <w:bCs/>
                <w:noProof/>
                <w:sz w:val="20"/>
              </w:rPr>
              <w:t>sodelovanje</w:t>
            </w:r>
            <w:r w:rsidR="003435C0" w:rsidRPr="009A2586">
              <w:rPr>
                <w:rFonts w:ascii="Tahoma" w:hAnsi="Tahoma" w:cs="Tahoma"/>
                <w:bCs/>
                <w:noProof/>
                <w:sz w:val="20"/>
              </w:rPr>
              <w:t>.</w:t>
            </w:r>
          </w:p>
          <w:p w14:paraId="04540CBE" w14:textId="77777777" w:rsidR="00682755" w:rsidRPr="00682755" w:rsidRDefault="00682755" w:rsidP="00682755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14:paraId="2779776B" w14:textId="77777777" w:rsidR="00682755" w:rsidRPr="00682755" w:rsidRDefault="00682755" w:rsidP="00682755">
            <w:pPr>
              <w:pStyle w:val="Odstavekseznama"/>
              <w:rPr>
                <w:rFonts w:ascii="Tahoma" w:hAnsi="Tahoma" w:cs="Tahoma"/>
                <w:b/>
                <w:sz w:val="20"/>
              </w:rPr>
            </w:pPr>
          </w:p>
          <w:p w14:paraId="79E705A8" w14:textId="77777777" w:rsidR="00070BBD" w:rsidRPr="00070BBD" w:rsidRDefault="00070BBD" w:rsidP="0054209D">
            <w:pPr>
              <w:rPr>
                <w:rFonts w:ascii="Tahoma" w:hAnsi="Tahoma" w:cs="Tahoma"/>
                <w:b/>
                <w:sz w:val="20"/>
              </w:rPr>
            </w:pPr>
          </w:p>
          <w:p w14:paraId="2ED0EA4E" w14:textId="77777777" w:rsidR="0054209D" w:rsidRPr="0054209D" w:rsidRDefault="0054209D" w:rsidP="0054209D">
            <w:pPr>
              <w:rPr>
                <w:rFonts w:cs="Arial"/>
                <w:i/>
                <w:iCs/>
                <w:sz w:val="16"/>
                <w:szCs w:val="16"/>
              </w:rPr>
            </w:pPr>
          </w:p>
          <w:p w14:paraId="1FB977F2" w14:textId="77777777" w:rsidR="00556816" w:rsidRPr="00F7173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635026BA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4EA89B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CA0A4" w14:textId="77777777" w:rsidR="007352B8" w:rsidRDefault="007352B8">
      <w:r>
        <w:separator/>
      </w:r>
    </w:p>
  </w:endnote>
  <w:endnote w:type="continuationSeparator" w:id="0">
    <w:p w14:paraId="3DE98DAF" w14:textId="77777777" w:rsidR="007352B8" w:rsidRDefault="0073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0C8FE" w14:textId="77777777" w:rsidR="003435C0" w:rsidRDefault="0034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F2195" w14:textId="77777777" w:rsidR="003435C0" w:rsidRDefault="003435C0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3435C0" w14:paraId="7CEBAD69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9F83EE5" w14:textId="77777777" w:rsidR="003435C0" w:rsidRDefault="003435C0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391DB71" w14:textId="77777777" w:rsidR="003435C0" w:rsidRDefault="003435C0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C4874" w14:textId="77777777" w:rsidR="003435C0" w:rsidRDefault="003435C0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F947223" w14:textId="77777777" w:rsidR="003435C0" w:rsidRDefault="003435C0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868895B" w14:textId="77777777" w:rsidR="003435C0" w:rsidRDefault="003435C0">
    <w:pPr>
      <w:pStyle w:val="Noga"/>
      <w:rPr>
        <w:rFonts w:ascii="Arial" w:hAnsi="Arial"/>
        <w:sz w:val="2"/>
        <w:lang w:val="en-US"/>
      </w:rPr>
    </w:pPr>
  </w:p>
  <w:p w14:paraId="5D6A5DC5" w14:textId="77777777" w:rsidR="003435C0" w:rsidRDefault="0034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EAF2" w14:textId="77777777" w:rsidR="003435C0" w:rsidRDefault="003435C0" w:rsidP="002507C2">
    <w:pPr>
      <w:pStyle w:val="Noga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4A7BDFCA" wp14:editId="0D4518A2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ECEC6EF" wp14:editId="4DB28E9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1654C2" wp14:editId="31BE7F0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CADEF80" w14:textId="77777777" w:rsidR="003435C0" w:rsidRPr="003C7111" w:rsidRDefault="003435C0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9EEF" w14:textId="77777777" w:rsidR="007352B8" w:rsidRDefault="007352B8">
      <w:r>
        <w:separator/>
      </w:r>
    </w:p>
  </w:footnote>
  <w:footnote w:type="continuationSeparator" w:id="0">
    <w:p w14:paraId="6CAC874F" w14:textId="77777777" w:rsidR="007352B8" w:rsidRDefault="00735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D395E" w14:textId="77777777" w:rsidR="003435C0" w:rsidRDefault="0034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4B47" w14:textId="77777777" w:rsidR="003435C0" w:rsidRDefault="003435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D7A9" w14:textId="77777777" w:rsidR="003435C0" w:rsidRDefault="0034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979257D"/>
    <w:multiLevelType w:val="hybridMultilevel"/>
    <w:tmpl w:val="77E2A4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210D"/>
    <w:multiLevelType w:val="hybridMultilevel"/>
    <w:tmpl w:val="58B456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F4B2F"/>
    <w:multiLevelType w:val="hybridMultilevel"/>
    <w:tmpl w:val="5EF08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04DD6"/>
    <w:multiLevelType w:val="hybridMultilevel"/>
    <w:tmpl w:val="4E6AB5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5144871"/>
    <w:multiLevelType w:val="hybridMultilevel"/>
    <w:tmpl w:val="32E26CC6"/>
    <w:lvl w:ilvl="0" w:tplc="53D0A50A">
      <w:start w:val="1"/>
      <w:numFmt w:val="decimal"/>
      <w:lvlText w:val="%1."/>
      <w:lvlJc w:val="left"/>
      <w:pPr>
        <w:ind w:left="807" w:hanging="360"/>
      </w:pPr>
      <w:rPr>
        <w:rFonts w:hint="default"/>
        <w:i w:val="0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527" w:hanging="360"/>
      </w:pPr>
    </w:lvl>
    <w:lvl w:ilvl="2" w:tplc="0424001B" w:tentative="1">
      <w:start w:val="1"/>
      <w:numFmt w:val="lowerRoman"/>
      <w:lvlText w:val="%3."/>
      <w:lvlJc w:val="right"/>
      <w:pPr>
        <w:ind w:left="2247" w:hanging="180"/>
      </w:pPr>
    </w:lvl>
    <w:lvl w:ilvl="3" w:tplc="0424000F" w:tentative="1">
      <w:start w:val="1"/>
      <w:numFmt w:val="decimal"/>
      <w:lvlText w:val="%4."/>
      <w:lvlJc w:val="left"/>
      <w:pPr>
        <w:ind w:left="2967" w:hanging="360"/>
      </w:pPr>
    </w:lvl>
    <w:lvl w:ilvl="4" w:tplc="04240019" w:tentative="1">
      <w:start w:val="1"/>
      <w:numFmt w:val="lowerLetter"/>
      <w:lvlText w:val="%5."/>
      <w:lvlJc w:val="left"/>
      <w:pPr>
        <w:ind w:left="3687" w:hanging="360"/>
      </w:pPr>
    </w:lvl>
    <w:lvl w:ilvl="5" w:tplc="0424001B" w:tentative="1">
      <w:start w:val="1"/>
      <w:numFmt w:val="lowerRoman"/>
      <w:lvlText w:val="%6."/>
      <w:lvlJc w:val="right"/>
      <w:pPr>
        <w:ind w:left="4407" w:hanging="180"/>
      </w:pPr>
    </w:lvl>
    <w:lvl w:ilvl="6" w:tplc="0424000F" w:tentative="1">
      <w:start w:val="1"/>
      <w:numFmt w:val="decimal"/>
      <w:lvlText w:val="%7."/>
      <w:lvlJc w:val="left"/>
      <w:pPr>
        <w:ind w:left="5127" w:hanging="360"/>
      </w:pPr>
    </w:lvl>
    <w:lvl w:ilvl="7" w:tplc="04240019" w:tentative="1">
      <w:start w:val="1"/>
      <w:numFmt w:val="lowerLetter"/>
      <w:lvlText w:val="%8."/>
      <w:lvlJc w:val="left"/>
      <w:pPr>
        <w:ind w:left="5847" w:hanging="360"/>
      </w:pPr>
    </w:lvl>
    <w:lvl w:ilvl="8" w:tplc="0424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6"/>
  </w:num>
  <w:num w:numId="5">
    <w:abstractNumId w:val="14"/>
  </w:num>
  <w:num w:numId="6">
    <w:abstractNumId w:val="19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20"/>
  </w:num>
  <w:num w:numId="19">
    <w:abstractNumId w:val="17"/>
  </w:num>
  <w:num w:numId="20">
    <w:abstractNumId w:val="15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44"/>
    <w:rsid w:val="000646A9"/>
    <w:rsid w:val="00070BBD"/>
    <w:rsid w:val="00120303"/>
    <w:rsid w:val="00142577"/>
    <w:rsid w:val="00166364"/>
    <w:rsid w:val="001836BB"/>
    <w:rsid w:val="001A35A3"/>
    <w:rsid w:val="00232836"/>
    <w:rsid w:val="002507C2"/>
    <w:rsid w:val="002B10C8"/>
    <w:rsid w:val="002D6686"/>
    <w:rsid w:val="003133A6"/>
    <w:rsid w:val="003369DC"/>
    <w:rsid w:val="003435C0"/>
    <w:rsid w:val="003556B8"/>
    <w:rsid w:val="003E2D13"/>
    <w:rsid w:val="00401F0C"/>
    <w:rsid w:val="00424A5A"/>
    <w:rsid w:val="00465905"/>
    <w:rsid w:val="004B34B5"/>
    <w:rsid w:val="004F324C"/>
    <w:rsid w:val="0054209D"/>
    <w:rsid w:val="00556816"/>
    <w:rsid w:val="005868C5"/>
    <w:rsid w:val="005B3896"/>
    <w:rsid w:val="005C3577"/>
    <w:rsid w:val="005D3A41"/>
    <w:rsid w:val="00637BE6"/>
    <w:rsid w:val="00682755"/>
    <w:rsid w:val="00693961"/>
    <w:rsid w:val="007176EA"/>
    <w:rsid w:val="007352B8"/>
    <w:rsid w:val="007A72A1"/>
    <w:rsid w:val="007B2EEE"/>
    <w:rsid w:val="008045A7"/>
    <w:rsid w:val="00886791"/>
    <w:rsid w:val="008B0267"/>
    <w:rsid w:val="008C0920"/>
    <w:rsid w:val="008F314A"/>
    <w:rsid w:val="009A2586"/>
    <w:rsid w:val="00A05C73"/>
    <w:rsid w:val="00A17575"/>
    <w:rsid w:val="00A21118"/>
    <w:rsid w:val="00A6626B"/>
    <w:rsid w:val="00A84A44"/>
    <w:rsid w:val="00AB6E6C"/>
    <w:rsid w:val="00AF44EF"/>
    <w:rsid w:val="00B05C73"/>
    <w:rsid w:val="00BA38BA"/>
    <w:rsid w:val="00C653BD"/>
    <w:rsid w:val="00CD0ADE"/>
    <w:rsid w:val="00D903BD"/>
    <w:rsid w:val="00DD7178"/>
    <w:rsid w:val="00E51016"/>
    <w:rsid w:val="00EB24F7"/>
    <w:rsid w:val="00F71733"/>
    <w:rsid w:val="00FA1E40"/>
    <w:rsid w:val="00FE5E51"/>
    <w:rsid w:val="00F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9E9C0B"/>
  <w15:chartTrackingRefBased/>
  <w15:docId w15:val="{EB9F3857-A130-4F1F-9DF6-8025C1A5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42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36</TotalTime>
  <Pages>1</Pages>
  <Words>79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Sabina Brodt</cp:lastModifiedBy>
  <cp:revision>15</cp:revision>
  <cp:lastPrinted>2024-11-28T07:37:00Z</cp:lastPrinted>
  <dcterms:created xsi:type="dcterms:W3CDTF">2022-04-14T10:18:00Z</dcterms:created>
  <dcterms:modified xsi:type="dcterms:W3CDTF">2024-11-28T07:42:00Z</dcterms:modified>
</cp:coreProperties>
</file>